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77F7B668" w:rsidR="0026113B" w:rsidRPr="00F26555" w:rsidRDefault="00326BD3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Crash Test Cars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4D13FD07" w:rsidR="00384A08" w:rsidRPr="00DB0013" w:rsidRDefault="00056BDA" w:rsidP="00250CC3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 w:rsidRPr="00DB0013">
              <w:rPr>
                <w:color w:val="000000" w:themeColor="text1"/>
                <w:sz w:val="28"/>
                <w:szCs w:val="28"/>
              </w:rPr>
              <w:fldChar w:fldCharType="begin"/>
            </w:r>
            <w:r w:rsidRPr="00DB0013">
              <w:rPr>
                <w:color w:val="000000" w:themeColor="text1"/>
                <w:sz w:val="28"/>
                <w:szCs w:val="28"/>
              </w:rPr>
              <w:instrText xml:space="preserve"> PLACEHOLDER "[Subject]" \* MERGEFORMAT </w:instrText>
            </w:r>
            <w:r w:rsidRPr="00DB0013">
              <w:rPr>
                <w:color w:val="000000" w:themeColor="text1"/>
                <w:sz w:val="28"/>
                <w:szCs w:val="28"/>
              </w:rPr>
              <w:fldChar w:fldCharType="separate"/>
            </w:r>
            <w:r w:rsidR="00F26555" w:rsidRPr="00DB0013">
              <w:rPr>
                <w:color w:val="000000" w:themeColor="text1"/>
                <w:sz w:val="28"/>
                <w:szCs w:val="28"/>
              </w:rPr>
              <w:t>Beginner</w:t>
            </w:r>
            <w:r w:rsidRPr="00DB0013">
              <w:rPr>
                <w:color w:val="000000" w:themeColor="text1"/>
                <w:sz w:val="28"/>
                <w:szCs w:val="28"/>
              </w:rPr>
              <w:fldChar w:fldCharType="end"/>
            </w:r>
            <w:r w:rsidR="00F26555" w:rsidRPr="00DB0013">
              <w:rPr>
                <w:color w:val="000000" w:themeColor="text1"/>
                <w:sz w:val="28"/>
                <w:szCs w:val="28"/>
              </w:rPr>
              <w:t xml:space="preserve"> - </w:t>
            </w:r>
            <w:r w:rsidR="00250CC3">
              <w:rPr>
                <w:color w:val="000000" w:themeColor="text1"/>
                <w:sz w:val="28"/>
                <w:szCs w:val="28"/>
              </w:rPr>
              <w:t>Advanced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1D410266" w:rsidR="00A03075" w:rsidRPr="00F26555" w:rsidRDefault="00DB0013" w:rsidP="00F011A1">
            <w:pPr>
              <w:pStyle w:val="Heading1"/>
              <w:rPr>
                <w:b w:val="0"/>
                <w:bCs/>
              </w:rPr>
            </w:pPr>
            <w:bookmarkStart w:id="1" w:name="_Toc261004494"/>
            <w:r>
              <w:t>Project Goal</w:t>
            </w:r>
          </w:p>
          <w:p w14:paraId="4F655DB1" w14:textId="0EB14654" w:rsidR="00A03075" w:rsidRDefault="00C83B2F" w:rsidP="00005ABD">
            <w:pPr>
              <w:spacing w:after="0"/>
            </w:pPr>
            <w:r>
              <w:t xml:space="preserve">Students </w:t>
            </w:r>
            <w:r w:rsidR="00326BD3">
              <w:t xml:space="preserve">design and build cars that prevent a plastic egg from falling out or cracking open during a simulated crash. </w:t>
            </w:r>
            <w:proofErr w:type="gramStart"/>
            <w:r w:rsidR="00326BD3">
              <w:t>Hard boiled</w:t>
            </w:r>
            <w:proofErr w:type="gramEnd"/>
            <w:r w:rsidR="00326BD3">
              <w:t xml:space="preserve"> eggs may also be used for a more challenging and realistic test.</w:t>
            </w:r>
            <w:r>
              <w:t xml:space="preserve"> </w:t>
            </w:r>
          </w:p>
          <w:p w14:paraId="7EC81D99" w14:textId="77777777" w:rsidR="00F011A1" w:rsidRPr="00DB0013" w:rsidRDefault="00F011A1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F26555" w:rsidRDefault="00F26555" w:rsidP="00F011A1">
            <w:pPr>
              <w:pStyle w:val="Heading1"/>
              <w:rPr>
                <w:b w:val="0"/>
                <w:bCs/>
              </w:rPr>
            </w:pPr>
            <w:r w:rsidRPr="00F26555">
              <w:t>Design Variables</w:t>
            </w:r>
          </w:p>
          <w:p w14:paraId="47D43BBE" w14:textId="44FCE651" w:rsidR="00F011A1" w:rsidRDefault="00326BD3" w:rsidP="00005ABD">
            <w:pPr>
              <w:spacing w:after="0"/>
              <w:rPr>
                <w:szCs w:val="28"/>
              </w:rPr>
            </w:pPr>
            <w:r>
              <w:t>This is an open-ended project – all aspects are designable</w:t>
            </w:r>
            <w:r w:rsidRPr="00F011A1">
              <w:rPr>
                <w:szCs w:val="28"/>
              </w:rPr>
              <w:t xml:space="preserve"> </w:t>
            </w:r>
          </w:p>
          <w:p w14:paraId="351C8473" w14:textId="77777777" w:rsidR="00326BD3" w:rsidRPr="00F011A1" w:rsidRDefault="00326BD3" w:rsidP="00F011A1">
            <w:pPr>
              <w:spacing w:after="0"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C83B2F" w:rsidRDefault="00DB0013" w:rsidP="00C83B2F">
            <w:pPr>
              <w:pStyle w:val="Heading1"/>
            </w:pPr>
            <w:r w:rsidRPr="00C83B2F">
              <w:t>Key Concepts</w:t>
            </w:r>
          </w:p>
          <w:p w14:paraId="5BAF1DFB" w14:textId="00AD7C12" w:rsidR="00326BD3" w:rsidRDefault="00326BD3" w:rsidP="00005ABD">
            <w:pPr>
              <w:spacing w:after="0"/>
              <w:rPr>
                <w:u w:val="single"/>
              </w:rPr>
            </w:pPr>
            <w:r>
              <w:rPr>
                <w:u w:val="single"/>
              </w:rPr>
              <w:t>Crashworthiness</w:t>
            </w:r>
            <w:r w:rsidRPr="000E1061">
              <w:t xml:space="preserve"> is how well a car can keep the passengers safe during a crash</w:t>
            </w:r>
            <w:r w:rsidR="000D41B9">
              <w:t>.</w:t>
            </w:r>
          </w:p>
          <w:p w14:paraId="681E0A96" w14:textId="57DF8865" w:rsidR="00326BD3" w:rsidRPr="005A39DC" w:rsidRDefault="00326BD3" w:rsidP="00005ABD">
            <w:pPr>
              <w:spacing w:after="0"/>
            </w:pPr>
            <w:r>
              <w:rPr>
                <w:u w:val="single"/>
              </w:rPr>
              <w:t xml:space="preserve">Crash </w:t>
            </w:r>
            <w:r w:rsidRPr="000E1061">
              <w:rPr>
                <w:u w:val="single"/>
              </w:rPr>
              <w:t>cushion</w:t>
            </w:r>
            <w:r>
              <w:t xml:space="preserve"> </w:t>
            </w:r>
            <w:r w:rsidRPr="000E1061">
              <w:t>is anything that’s used to absorb the energy from a vehicle crash</w:t>
            </w:r>
            <w:r w:rsidR="000D41B9">
              <w:t>.</w:t>
            </w:r>
          </w:p>
          <w:p w14:paraId="7940D212" w14:textId="35806FCF" w:rsidR="00326BD3" w:rsidRPr="00005ABD" w:rsidRDefault="00326BD3" w:rsidP="00005ABD">
            <w:pPr>
              <w:spacing w:after="0"/>
            </w:pPr>
            <w:r>
              <w:rPr>
                <w:u w:val="single"/>
              </w:rPr>
              <w:t xml:space="preserve">Roll cage </w:t>
            </w:r>
            <w:r>
              <w:t>is a structure that keeps passengers safe if a car flips over</w:t>
            </w:r>
            <w:bookmarkEnd w:id="1"/>
            <w:r w:rsidR="000D41B9">
              <w:t>.</w:t>
            </w:r>
          </w:p>
          <w:p w14:paraId="0F5A9A62" w14:textId="338D3C5E" w:rsidR="0026113B" w:rsidRDefault="000F0D33" w:rsidP="00326BD3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F26555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5C91EE4B" w14:textId="77777777" w:rsidR="00326BD3" w:rsidRDefault="00326BD3" w:rsidP="00005ABD">
            <w:pPr>
              <w:spacing w:after="0"/>
            </w:pPr>
            <w:r>
              <w:t>Set up a ramp using a folding table, or by taping a cardboard sheet from a table to the floor</w:t>
            </w:r>
          </w:p>
          <w:p w14:paraId="4E36AE64" w14:textId="63C8FE33" w:rsidR="00326BD3" w:rsidRPr="00005ABD" w:rsidRDefault="00326BD3" w:rsidP="00005ABD">
            <w:pPr>
              <w:spacing w:after="0"/>
              <w:rPr>
                <w:b/>
                <w:bCs/>
                <w:spacing w:val="30"/>
                <w:szCs w:val="28"/>
              </w:rPr>
            </w:pPr>
            <w:r>
              <w:t>Fill plastic eggs with craft cubes</w:t>
            </w:r>
            <w:r>
              <w:rPr>
                <w:b/>
                <w:bCs/>
                <w:spacing w:val="30"/>
                <w:szCs w:val="28"/>
              </w:rPr>
              <w:t xml:space="preserve"> </w:t>
            </w:r>
          </w:p>
          <w:p w14:paraId="355EFC4D" w14:textId="6222056A" w:rsidR="00250CC3" w:rsidRDefault="00250CC3" w:rsidP="00326BD3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Safety</w:t>
            </w:r>
          </w:p>
          <w:p w14:paraId="69686285" w14:textId="698E28C1" w:rsidR="00250CC3" w:rsidRPr="00326BD3" w:rsidRDefault="00326BD3" w:rsidP="00005ABD">
            <w:pPr>
              <w:spacing w:after="0"/>
            </w:pPr>
            <w:r>
              <w:t>Roll cars only down the ramp. Pushing cars forcefully down or up the ramp can be dangerous.</w:t>
            </w:r>
          </w:p>
        </w:tc>
        <w:tc>
          <w:tcPr>
            <w:tcW w:w="191" w:type="pct"/>
          </w:tcPr>
          <w:p w14:paraId="64987D47" w14:textId="77777777" w:rsidR="0026113B" w:rsidRPr="00F26555" w:rsidRDefault="0026113B" w:rsidP="00F011A1">
            <w:pPr>
              <w:spacing w:after="0" w:line="240" w:lineRule="auto"/>
              <w:rPr>
                <w:rFonts w:ascii="Arial" w:hAnsi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3AF5F297" w14:textId="17A03BD5" w:rsidR="006D3825" w:rsidRPr="006D3825" w:rsidRDefault="008B714F" w:rsidP="006D3825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F26555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08959E3E" w14:textId="7F484884" w:rsidR="00326BD3" w:rsidRDefault="000D41B9" w:rsidP="00DF1A23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 w:rsidRPr="00A62998">
              <w:rPr>
                <w:rFonts w:eastAsia="Times New Roman" w:cs="Times New Roman"/>
                <w:color w:val="000000" w:themeColor="text1"/>
                <w:szCs w:val="28"/>
              </w:rPr>
              <w:t>∞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r w:rsidR="00326BD3">
              <w:rPr>
                <w:noProof/>
              </w:rPr>
              <w:t>craft stick</w:t>
            </w:r>
          </w:p>
          <w:p w14:paraId="70FF87E8" w14:textId="77777777" w:rsidR="000D41B9" w:rsidRDefault="000D41B9" w:rsidP="000D41B9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 w:rsidRPr="00A62998">
              <w:rPr>
                <w:rFonts w:eastAsia="Times New Roman" w:cs="Times New Roman"/>
                <w:color w:val="000000" w:themeColor="text1"/>
                <w:szCs w:val="28"/>
              </w:rPr>
              <w:t>∞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r>
              <w:rPr>
                <w:noProof/>
              </w:rPr>
              <w:t>skewers</w:t>
            </w:r>
          </w:p>
          <w:p w14:paraId="0B665CB7" w14:textId="079B05C9" w:rsidR="000D41B9" w:rsidRDefault="000D41B9" w:rsidP="000D41B9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 w:rsidRPr="00A62998">
              <w:rPr>
                <w:rFonts w:eastAsia="Times New Roman" w:cs="Times New Roman"/>
                <w:color w:val="000000" w:themeColor="text1"/>
                <w:szCs w:val="28"/>
              </w:rPr>
              <w:t>∞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r>
              <w:rPr>
                <w:noProof/>
              </w:rPr>
              <w:t>straws</w:t>
            </w:r>
          </w:p>
          <w:p w14:paraId="6B80074D" w14:textId="1312F900" w:rsidR="00B10D75" w:rsidRDefault="000D41B9" w:rsidP="00DF1A23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 xml:space="preserve">up to 10 </w:t>
            </w:r>
            <w:r w:rsidR="00B10D75">
              <w:rPr>
                <w:noProof/>
              </w:rPr>
              <w:t>big craft stick</w:t>
            </w:r>
          </w:p>
          <w:p w14:paraId="6EE46EC9" w14:textId="40FA0011" w:rsidR="00326BD3" w:rsidRDefault="000D41B9" w:rsidP="00DF1A23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>up to 10 craft cube</w:t>
            </w:r>
          </w:p>
          <w:p w14:paraId="4B5051B7" w14:textId="77777777" w:rsidR="000D41B9" w:rsidRDefault="000D41B9" w:rsidP="000D41B9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>up to 10 pom pom</w:t>
            </w:r>
          </w:p>
          <w:p w14:paraId="19361856" w14:textId="18AA8011" w:rsidR="000D41B9" w:rsidRDefault="000D41B9" w:rsidP="000D41B9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>up to 10 pipe cleaner</w:t>
            </w:r>
          </w:p>
          <w:p w14:paraId="4179191F" w14:textId="77777777" w:rsidR="000D41B9" w:rsidRPr="00DF1A23" w:rsidRDefault="000D41B9" w:rsidP="000D41B9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rFonts w:ascii="Lucida Grande" w:hAnsi="Lucida Grande" w:cs="Lucida Grande"/>
                <w:szCs w:val="28"/>
              </w:rPr>
            </w:pPr>
            <w:r>
              <w:rPr>
                <w:noProof/>
              </w:rPr>
              <w:t>up to 6 wheels</w:t>
            </w:r>
          </w:p>
          <w:p w14:paraId="6F3AE53C" w14:textId="60BA167F" w:rsidR="000D41B9" w:rsidRDefault="000D41B9" w:rsidP="000D41B9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>up to 5 short r.band</w:t>
            </w:r>
          </w:p>
          <w:p w14:paraId="4C7B130C" w14:textId="59E73104" w:rsidR="00326BD3" w:rsidRDefault="000D41B9" w:rsidP="00DF1A23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 xml:space="preserve">up to 2 </w:t>
            </w:r>
            <w:r w:rsidR="00326BD3">
              <w:rPr>
                <w:noProof/>
              </w:rPr>
              <w:t>cup</w:t>
            </w:r>
          </w:p>
          <w:p w14:paraId="121E0C72" w14:textId="1BCE0EA8" w:rsidR="000D41B9" w:rsidRDefault="000D41B9" w:rsidP="000D41B9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>up to 2 paper clip</w:t>
            </w:r>
          </w:p>
          <w:p w14:paraId="7FA911BB" w14:textId="185F844A" w:rsidR="000D41B9" w:rsidRDefault="000D41B9" w:rsidP="000D41B9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>2 googly eyes</w:t>
            </w:r>
          </w:p>
          <w:p w14:paraId="15DD7B61" w14:textId="77777777" w:rsidR="000D41B9" w:rsidRDefault="000D41B9" w:rsidP="00DF1A23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>1 long r.band</w:t>
            </w:r>
          </w:p>
          <w:p w14:paraId="0CE4FBCB" w14:textId="52393A60" w:rsidR="000D41B9" w:rsidRDefault="000D41B9" w:rsidP="000D41B9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>1 plastic egg</w:t>
            </w:r>
          </w:p>
          <w:p w14:paraId="2AA57D80" w14:textId="5FC9CF6D" w:rsidR="00326BD3" w:rsidRDefault="000D41B9" w:rsidP="00DF1A23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>up to ½ cardstock</w:t>
            </w:r>
          </w:p>
          <w:p w14:paraId="29CC5F48" w14:textId="77777777" w:rsidR="00326BD3" w:rsidRDefault="00326BD3" w:rsidP="00DF1A23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>tape</w:t>
            </w:r>
          </w:p>
          <w:p w14:paraId="20702772" w14:textId="77777777" w:rsidR="00326BD3" w:rsidRDefault="00326BD3" w:rsidP="00DF1A23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noProof/>
              </w:rPr>
            </w:pPr>
            <w:r>
              <w:rPr>
                <w:noProof/>
              </w:rPr>
              <w:t>hot glue</w:t>
            </w:r>
          </w:p>
          <w:p w14:paraId="7881609E" w14:textId="77777777" w:rsidR="00B10D75" w:rsidRPr="000D41B9" w:rsidRDefault="00B10D75" w:rsidP="00DF1A23">
            <w:pPr>
              <w:pStyle w:val="ListParagraph"/>
              <w:numPr>
                <w:ilvl w:val="0"/>
                <w:numId w:val="21"/>
              </w:numPr>
              <w:spacing w:after="0"/>
              <w:ind w:left="348"/>
              <w:rPr>
                <w:rFonts w:asciiTheme="majorHAnsi" w:hAnsiTheme="majorHAnsi" w:cstheme="majorHAnsi"/>
                <w:szCs w:val="28"/>
              </w:rPr>
            </w:pPr>
            <w:r w:rsidRPr="000D41B9">
              <w:rPr>
                <w:rFonts w:asciiTheme="majorHAnsi" w:hAnsiTheme="majorHAnsi" w:cstheme="majorHAnsi"/>
                <w:noProof/>
              </w:rPr>
              <w:t>caution tape</w:t>
            </w:r>
          </w:p>
          <w:p w14:paraId="287BA467" w14:textId="77777777" w:rsidR="000D41B9" w:rsidRPr="000D41B9" w:rsidRDefault="000D41B9" w:rsidP="000D41B9">
            <w:pPr>
              <w:spacing w:after="0"/>
              <w:rPr>
                <w:rFonts w:asciiTheme="majorHAnsi" w:hAnsiTheme="majorHAnsi" w:cstheme="majorHAnsi"/>
                <w:szCs w:val="28"/>
              </w:rPr>
            </w:pPr>
          </w:p>
          <w:p w14:paraId="00011BA2" w14:textId="77777777" w:rsidR="000D41B9" w:rsidRPr="000D41B9" w:rsidRDefault="000D41B9" w:rsidP="000D41B9">
            <w:pPr>
              <w:spacing w:after="0"/>
              <w:rPr>
                <w:rFonts w:asciiTheme="majorHAnsi" w:hAnsiTheme="majorHAnsi" w:cstheme="majorHAnsi"/>
                <w:szCs w:val="28"/>
                <w:u w:val="single"/>
              </w:rPr>
            </w:pPr>
            <w:r w:rsidRPr="000D41B9">
              <w:rPr>
                <w:rFonts w:asciiTheme="majorHAnsi" w:hAnsiTheme="majorHAnsi" w:cstheme="majorHAnsi"/>
                <w:szCs w:val="28"/>
                <w:u w:val="single"/>
              </w:rPr>
              <w:t>Advanced idea</w:t>
            </w:r>
          </w:p>
          <w:p w14:paraId="57927874" w14:textId="7F1D62FA" w:rsidR="000D41B9" w:rsidRPr="000D41B9" w:rsidRDefault="000D41B9" w:rsidP="006D3825">
            <w:pPr>
              <w:spacing w:after="0"/>
              <w:rPr>
                <w:rFonts w:ascii="Lucida Grande" w:hAnsi="Lucida Grande" w:cs="Lucida Grande"/>
                <w:szCs w:val="28"/>
              </w:rPr>
            </w:pPr>
            <w:r w:rsidRPr="000D41B9">
              <w:rPr>
                <w:rFonts w:asciiTheme="majorHAnsi" w:hAnsiTheme="majorHAnsi" w:cstheme="majorHAnsi"/>
                <w:szCs w:val="28"/>
              </w:rPr>
              <w:t>Challenge students to build</w:t>
            </w:r>
            <w:r w:rsidR="006D3825">
              <w:rPr>
                <w:rFonts w:asciiTheme="majorHAnsi" w:hAnsiTheme="majorHAnsi" w:cstheme="majorHAnsi"/>
                <w:szCs w:val="28"/>
              </w:rPr>
              <w:t xml:space="preserve"> the tiniest car possible.</w:t>
            </w:r>
          </w:p>
        </w:tc>
      </w:tr>
      <w:bookmarkEnd w:id="0"/>
    </w:tbl>
    <w:p w14:paraId="5DECDCD6" w14:textId="6CD302CA" w:rsidR="00F011A1" w:rsidRDefault="00F011A1" w:rsidP="00F011A1">
      <w:pPr>
        <w:spacing w:after="0"/>
        <w:rPr>
          <w:color w:val="000000" w:themeColor="text1"/>
        </w:rPr>
      </w:pPr>
    </w:p>
    <w:tbl>
      <w:tblPr>
        <w:tblStyle w:val="TableGrid"/>
        <w:tblpPr w:leftFromText="187" w:rightFromText="187" w:vertAnchor="page" w:horzAnchor="page" w:tblpX="722" w:tblpY="110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005ABD" w:rsidRPr="008842EA" w14:paraId="4F4F43BD" w14:textId="77777777" w:rsidTr="00005ABD">
        <w:trPr>
          <w:trHeight w:val="107"/>
        </w:trPr>
        <w:tc>
          <w:tcPr>
            <w:tcW w:w="11152" w:type="dxa"/>
            <w:gridSpan w:val="2"/>
          </w:tcPr>
          <w:p w14:paraId="49C96C5F" w14:textId="77777777" w:rsidR="00005ABD" w:rsidRPr="00F011A1" w:rsidRDefault="00005ABD" w:rsidP="00005ABD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005ABD" w:rsidRPr="008842EA" w14:paraId="701D0FD1" w14:textId="77777777" w:rsidTr="00005ABD">
        <w:trPr>
          <w:trHeight w:val="106"/>
        </w:trPr>
        <w:tc>
          <w:tcPr>
            <w:tcW w:w="3015" w:type="dxa"/>
          </w:tcPr>
          <w:p w14:paraId="2EE69196" w14:textId="77777777" w:rsidR="00005ABD" w:rsidRPr="00F011A1" w:rsidRDefault="00005ABD" w:rsidP="00005ABD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>
              <w:rPr>
                <w:rFonts w:ascii="Arial" w:hAnsi="Arial" w:cs="Arial"/>
                <w:i/>
                <w:color w:val="000000" w:themeColor="text1"/>
                <w:szCs w:val="28"/>
              </w:rPr>
              <w:t>car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… </w:t>
            </w:r>
          </w:p>
        </w:tc>
        <w:tc>
          <w:tcPr>
            <w:tcW w:w="8137" w:type="dxa"/>
          </w:tcPr>
          <w:p w14:paraId="5E6BFEDB" w14:textId="77777777" w:rsidR="00005ABD" w:rsidRPr="00F011A1" w:rsidRDefault="00005ABD" w:rsidP="00005ABD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005ABD" w:rsidRPr="008842EA" w14:paraId="3FEAFCC9" w14:textId="77777777" w:rsidTr="00005ABD">
        <w:trPr>
          <w:trHeight w:val="636"/>
        </w:trPr>
        <w:tc>
          <w:tcPr>
            <w:tcW w:w="3015" w:type="dxa"/>
          </w:tcPr>
          <w:p w14:paraId="25F4B339" w14:textId="77777777" w:rsidR="00005ABD" w:rsidRPr="008842EA" w:rsidRDefault="00005ABD" w:rsidP="00005ABD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Does not prevent the egg from falling out</w:t>
            </w:r>
          </w:p>
        </w:tc>
        <w:tc>
          <w:tcPr>
            <w:tcW w:w="8137" w:type="dxa"/>
          </w:tcPr>
          <w:p w14:paraId="378C5392" w14:textId="77777777" w:rsidR="00005ABD" w:rsidRPr="008842EA" w:rsidRDefault="00005ABD" w:rsidP="00005ABD">
            <w:pPr>
              <w:pStyle w:val="ListBullet"/>
            </w:pPr>
            <w:r>
              <w:t>Create a seatbelt, capsule, or other method to restrain the egg</w:t>
            </w:r>
          </w:p>
          <w:p w14:paraId="1D6ED4EB" w14:textId="1B4E2394" w:rsidR="00005ABD" w:rsidRPr="008842EA" w:rsidRDefault="00005ABD" w:rsidP="00005ABD">
            <w:pPr>
              <w:pStyle w:val="ListBullet"/>
            </w:pPr>
            <w:r>
              <w:t>Check for loose seatbelts, large gaps, etc</w:t>
            </w:r>
            <w:r w:rsidR="000D41B9">
              <w:t>.</w:t>
            </w:r>
          </w:p>
        </w:tc>
      </w:tr>
      <w:tr w:rsidR="00005ABD" w:rsidRPr="008842EA" w14:paraId="1C0D0C80" w14:textId="77777777" w:rsidTr="00005ABD">
        <w:trPr>
          <w:trHeight w:val="379"/>
        </w:trPr>
        <w:tc>
          <w:tcPr>
            <w:tcW w:w="3015" w:type="dxa"/>
          </w:tcPr>
          <w:p w14:paraId="34F07473" w14:textId="77777777" w:rsidR="00005ABD" w:rsidRPr="008842EA" w:rsidRDefault="00005ABD" w:rsidP="00005ABD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crashworthy (the egg breaks)</w:t>
            </w:r>
          </w:p>
        </w:tc>
        <w:tc>
          <w:tcPr>
            <w:tcW w:w="8137" w:type="dxa"/>
          </w:tcPr>
          <w:p w14:paraId="07B039EB" w14:textId="77777777" w:rsidR="00005ABD" w:rsidRDefault="00005ABD" w:rsidP="00005ABD">
            <w:pPr>
              <w:pStyle w:val="ListBullet"/>
            </w:pPr>
            <w:r>
              <w:t>Create a crash cushion around the egg</w:t>
            </w:r>
          </w:p>
          <w:p w14:paraId="0EAAB38E" w14:textId="2F818EAA" w:rsidR="00005ABD" w:rsidRDefault="000D41B9" w:rsidP="00005ABD">
            <w:pPr>
              <w:pStyle w:val="ListBullet"/>
            </w:pPr>
            <w:r>
              <w:t>Create a</w:t>
            </w:r>
            <w:r w:rsidR="00005ABD">
              <w:t xml:space="preserve"> bumper or other means of absorbing the impact</w:t>
            </w:r>
          </w:p>
          <w:p w14:paraId="45B7177E" w14:textId="77777777" w:rsidR="00005ABD" w:rsidRPr="00C83B2F" w:rsidRDefault="00005ABD" w:rsidP="00005ABD">
            <w:pPr>
              <w:pStyle w:val="ListBullet"/>
            </w:pPr>
            <w:r>
              <w:t>Create a roll cage</w:t>
            </w:r>
          </w:p>
        </w:tc>
      </w:tr>
    </w:tbl>
    <w:p w14:paraId="6AFFCAAD" w14:textId="7FDDE7FB" w:rsidR="00250CC3" w:rsidRDefault="00250CC3">
      <w:pPr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</w:p>
    <w:p w14:paraId="6D0EB040" w14:textId="77777777" w:rsidR="0041266B" w:rsidRPr="00C81646" w:rsidRDefault="0041266B" w:rsidP="0041266B">
      <w:pPr>
        <w:pStyle w:val="Heading1"/>
      </w:pPr>
      <w:r w:rsidRPr="00C81646">
        <w:lastRenderedPageBreak/>
        <w:t xml:space="preserve">Introduce project </w:t>
      </w:r>
      <w:r>
        <w:t>idea and testing goals</w:t>
      </w:r>
      <w:r w:rsidRPr="00C81646">
        <w:t xml:space="preserve"> (1 min)</w:t>
      </w:r>
    </w:p>
    <w:p w14:paraId="678C6848" w14:textId="77777777" w:rsidR="0041266B" w:rsidRDefault="0041266B" w:rsidP="00DF1A23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Build a car that can keep an egg safe during a crash. Show the crash test area.</w:t>
      </w:r>
    </w:p>
    <w:p w14:paraId="108974B1" w14:textId="77777777" w:rsidR="0041266B" w:rsidRDefault="0041266B" w:rsidP="00DF1A23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egg must be able to easily get in and out of the car (not taped or glued in).</w:t>
      </w:r>
    </w:p>
    <w:p w14:paraId="044E5850" w14:textId="77777777" w:rsidR="0041266B" w:rsidRDefault="0041266B" w:rsidP="00DF1A23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Test by placing the car at the top of the ramp and allowing it to roll down.</w:t>
      </w:r>
    </w:p>
    <w:p w14:paraId="4C9E9668" w14:textId="77777777" w:rsidR="0041266B" w:rsidRPr="00C81646" w:rsidRDefault="0041266B" w:rsidP="0041266B">
      <w:pPr>
        <w:rPr>
          <w:rFonts w:ascii="Arial" w:hAnsi="Arial" w:cs="Arial"/>
          <w:color w:val="000000" w:themeColor="text1"/>
        </w:rPr>
      </w:pPr>
    </w:p>
    <w:p w14:paraId="7AFCE719" w14:textId="77777777" w:rsidR="0041266B" w:rsidRPr="00F31875" w:rsidRDefault="0041266B" w:rsidP="0041266B">
      <w:pPr>
        <w:pStyle w:val="Heading1"/>
      </w:pPr>
      <w:r w:rsidRPr="00C81646">
        <w:t xml:space="preserve">Explain </w:t>
      </w:r>
      <w:r>
        <w:t>key concepts (6</w:t>
      </w:r>
      <w:r w:rsidRPr="00C81646">
        <w:t xml:space="preserve"> min)</w:t>
      </w:r>
    </w:p>
    <w:p w14:paraId="533AA9AF" w14:textId="7657148E" w:rsidR="0041266B" w:rsidRDefault="0041266B" w:rsidP="00DF1A23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Tell students that you do not have a basic example to show them. Instead they will explore what a successful </w:t>
      </w:r>
      <w:r w:rsidR="006D3825">
        <w:rPr>
          <w:rFonts w:ascii="Arial" w:hAnsi="Arial" w:cs="Arial"/>
          <w:color w:val="000000" w:themeColor="text1"/>
        </w:rPr>
        <w:t>crash test car</w:t>
      </w:r>
      <w:r>
        <w:rPr>
          <w:rFonts w:ascii="Arial" w:hAnsi="Arial" w:cs="Arial"/>
          <w:color w:val="000000" w:themeColor="text1"/>
        </w:rPr>
        <w:t xml:space="preserve"> needs.</w:t>
      </w:r>
    </w:p>
    <w:p w14:paraId="0C8C854E" w14:textId="77777777" w:rsidR="0041266B" w:rsidRDefault="0041266B" w:rsidP="00DF1A23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Define </w:t>
      </w:r>
      <w:r w:rsidRPr="006D3825">
        <w:rPr>
          <w:rFonts w:ascii="Arial" w:hAnsi="Arial" w:cs="Arial"/>
          <w:color w:val="000000" w:themeColor="text1"/>
          <w:u w:val="single"/>
        </w:rPr>
        <w:t>crashworthiness</w:t>
      </w:r>
      <w:r>
        <w:rPr>
          <w:rFonts w:ascii="Arial" w:hAnsi="Arial" w:cs="Arial"/>
          <w:color w:val="000000" w:themeColor="text1"/>
        </w:rPr>
        <w:t xml:space="preserve">. Explain that real cars have to be tested for </w:t>
      </w:r>
      <w:r w:rsidRPr="006D3825">
        <w:rPr>
          <w:rFonts w:ascii="Arial" w:hAnsi="Arial" w:cs="Arial"/>
          <w:color w:val="000000" w:themeColor="text1"/>
          <w:u w:val="single"/>
        </w:rPr>
        <w:t>crashworthiness</w:t>
      </w:r>
      <w:r>
        <w:rPr>
          <w:rFonts w:ascii="Arial" w:hAnsi="Arial" w:cs="Arial"/>
          <w:color w:val="000000" w:themeColor="text1"/>
        </w:rPr>
        <w:t xml:space="preserve"> before being sold to people. </w:t>
      </w:r>
    </w:p>
    <w:p w14:paraId="05E2B5F1" w14:textId="77777777" w:rsidR="0041266B" w:rsidRDefault="0041266B" w:rsidP="00DF1A23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Ask for students to name some ways in which real cars keep people safe.</w:t>
      </w:r>
    </w:p>
    <w:p w14:paraId="656A7F4B" w14:textId="77777777" w:rsidR="0041266B" w:rsidRDefault="0041266B" w:rsidP="00DF1A23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Define </w:t>
      </w:r>
      <w:r w:rsidRPr="006D3825">
        <w:rPr>
          <w:rFonts w:ascii="Arial" w:hAnsi="Arial" w:cs="Arial"/>
          <w:color w:val="000000" w:themeColor="text1"/>
          <w:u w:val="single"/>
        </w:rPr>
        <w:t>crash cushion</w:t>
      </w:r>
      <w:r>
        <w:rPr>
          <w:rFonts w:ascii="Arial" w:hAnsi="Arial" w:cs="Arial"/>
          <w:color w:val="000000" w:themeColor="text1"/>
        </w:rPr>
        <w:t xml:space="preserve">. Airbags and bumpers are </w:t>
      </w:r>
      <w:r w:rsidRPr="006D3825">
        <w:rPr>
          <w:rFonts w:ascii="Arial" w:hAnsi="Arial" w:cs="Arial"/>
          <w:color w:val="000000" w:themeColor="text1"/>
          <w:u w:val="single"/>
        </w:rPr>
        <w:t>crash cushions</w:t>
      </w:r>
      <w:r>
        <w:rPr>
          <w:rFonts w:ascii="Arial" w:hAnsi="Arial" w:cs="Arial"/>
          <w:color w:val="000000" w:themeColor="text1"/>
        </w:rPr>
        <w:t>. Explain that it’s important to absorb the impact of the crash rather than allowing the driver to feel it.</w:t>
      </w:r>
    </w:p>
    <w:p w14:paraId="41A2488C" w14:textId="01D93D15" w:rsidR="0041266B" w:rsidRPr="004D6ECC" w:rsidRDefault="0041266B" w:rsidP="00DF1A23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Define </w:t>
      </w:r>
      <w:r w:rsidR="006D3825" w:rsidRPr="006D3825">
        <w:rPr>
          <w:rFonts w:ascii="Arial" w:hAnsi="Arial" w:cs="Arial"/>
          <w:color w:val="000000" w:themeColor="text1"/>
          <w:u w:val="single"/>
        </w:rPr>
        <w:t>roll cage</w:t>
      </w:r>
      <w:r>
        <w:rPr>
          <w:rFonts w:ascii="Arial" w:hAnsi="Arial" w:cs="Arial"/>
          <w:color w:val="000000" w:themeColor="text1"/>
        </w:rPr>
        <w:t>. Explain that all cars have some sort o</w:t>
      </w:r>
      <w:bookmarkStart w:id="2" w:name="_GoBack"/>
      <w:bookmarkEnd w:id="2"/>
      <w:r>
        <w:rPr>
          <w:rFonts w:ascii="Arial" w:hAnsi="Arial" w:cs="Arial"/>
          <w:color w:val="000000" w:themeColor="text1"/>
        </w:rPr>
        <w:t xml:space="preserve">f </w:t>
      </w:r>
      <w:r w:rsidR="006D3825" w:rsidRPr="006D3825">
        <w:rPr>
          <w:rFonts w:ascii="Arial" w:hAnsi="Arial" w:cs="Arial"/>
          <w:color w:val="000000" w:themeColor="text1"/>
          <w:u w:val="single"/>
        </w:rPr>
        <w:t>roll cage</w:t>
      </w:r>
      <w:r>
        <w:rPr>
          <w:rFonts w:ascii="Arial" w:hAnsi="Arial" w:cs="Arial"/>
          <w:color w:val="000000" w:themeColor="text1"/>
        </w:rPr>
        <w:t xml:space="preserve">. Most cars have a very strong roof. Some cars don’t have roofs, but instead have a strong metal bar over the driver’s head area. </w:t>
      </w:r>
      <w:r w:rsidR="006D3825">
        <w:rPr>
          <w:rFonts w:ascii="Arial" w:hAnsi="Arial" w:cs="Arial"/>
          <w:color w:val="000000" w:themeColor="text1"/>
        </w:rPr>
        <w:t xml:space="preserve">A </w:t>
      </w:r>
      <w:r w:rsidR="006D3825" w:rsidRPr="006D3825">
        <w:rPr>
          <w:rFonts w:ascii="Arial" w:hAnsi="Arial" w:cs="Arial"/>
          <w:color w:val="000000" w:themeColor="text1"/>
          <w:u w:val="single"/>
        </w:rPr>
        <w:t>roll cage</w:t>
      </w:r>
      <w:r w:rsidR="006D3825">
        <w:rPr>
          <w:rFonts w:ascii="Arial" w:hAnsi="Arial" w:cs="Arial"/>
          <w:color w:val="000000" w:themeColor="text1"/>
        </w:rPr>
        <w:t xml:space="preserve"> isn’t</w:t>
      </w:r>
      <w:r>
        <w:rPr>
          <w:rFonts w:ascii="Arial" w:hAnsi="Arial" w:cs="Arial"/>
          <w:color w:val="000000" w:themeColor="text1"/>
        </w:rPr>
        <w:t xml:space="preserve"> necessarily </w:t>
      </w:r>
      <w:r w:rsidR="006D3825">
        <w:rPr>
          <w:rFonts w:ascii="Arial" w:hAnsi="Arial" w:cs="Arial"/>
          <w:color w:val="000000" w:themeColor="text1"/>
        </w:rPr>
        <w:t>a roof – it’s a structure that protects the driver in case the car flips over.</w:t>
      </w:r>
    </w:p>
    <w:p w14:paraId="09C5F6B5" w14:textId="77777777" w:rsidR="0041266B" w:rsidRDefault="0041266B" w:rsidP="0041266B">
      <w:pPr>
        <w:rPr>
          <w:rFonts w:ascii="Arial" w:hAnsi="Arial" w:cs="Arial"/>
          <w:color w:val="000000" w:themeColor="text1"/>
          <w:u w:val="single"/>
        </w:rPr>
      </w:pPr>
    </w:p>
    <w:p w14:paraId="0A963B0D" w14:textId="77777777" w:rsidR="0041266B" w:rsidRPr="00631EC1" w:rsidRDefault="0041266B" w:rsidP="0041266B">
      <w:pPr>
        <w:pStyle w:val="Heading1"/>
      </w:pPr>
      <w:r w:rsidRPr="00631EC1">
        <w:t>Show how to make wheels and attach to craft sticks</w:t>
      </w:r>
      <w:r>
        <w:t xml:space="preserve"> (2 min)</w:t>
      </w:r>
    </w:p>
    <w:p w14:paraId="4064052A" w14:textId="77777777" w:rsidR="0041266B" w:rsidRDefault="0041266B" w:rsidP="00DF1A23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631EC1">
        <w:rPr>
          <w:rFonts w:ascii="Arial" w:hAnsi="Arial" w:cs="Arial"/>
          <w:color w:val="000000" w:themeColor="text1"/>
        </w:rPr>
        <w:t>Show students step-by-step how to make a pair of wheels.</w:t>
      </w:r>
    </w:p>
    <w:p w14:paraId="5826F2E0" w14:textId="77777777" w:rsidR="0041266B" w:rsidRDefault="0041266B" w:rsidP="00DF1A23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631EC1">
        <w:rPr>
          <w:rFonts w:ascii="Arial" w:hAnsi="Arial" w:cs="Arial"/>
          <w:color w:val="000000" w:themeColor="text1"/>
        </w:rPr>
        <w:t>Remind students that they can cut the skewer and straw shorter to make a narrower set of wheels.</w:t>
      </w:r>
    </w:p>
    <w:p w14:paraId="69405450" w14:textId="77777777" w:rsidR="0041266B" w:rsidRPr="00631EC1" w:rsidRDefault="0041266B" w:rsidP="00DF1A23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Remind students how to attach a set of wheels to a craft stick by wrapping it on with at least two pieces of tape.</w:t>
      </w:r>
    </w:p>
    <w:p w14:paraId="18FE2237" w14:textId="77777777" w:rsidR="00F277E6" w:rsidRPr="00F011A1" w:rsidRDefault="00F277E6" w:rsidP="00F011A1">
      <w:pPr>
        <w:tabs>
          <w:tab w:val="left" w:pos="2275"/>
        </w:tabs>
        <w:spacing w:after="0"/>
      </w:pPr>
    </w:p>
    <w:sectPr w:rsidR="00F277E6" w:rsidRPr="00F011A1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33688" w14:textId="77777777" w:rsidR="000D41B9" w:rsidRDefault="000D41B9">
      <w:pPr>
        <w:spacing w:after="0" w:line="240" w:lineRule="auto"/>
      </w:pPr>
      <w:r>
        <w:separator/>
      </w:r>
    </w:p>
  </w:endnote>
  <w:endnote w:type="continuationSeparator" w:id="0">
    <w:p w14:paraId="7DAEAEE4" w14:textId="77777777" w:rsidR="000D41B9" w:rsidRDefault="000D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366BA" w14:textId="77777777" w:rsidR="000D41B9" w:rsidRDefault="000D41B9">
      <w:pPr>
        <w:spacing w:after="0" w:line="240" w:lineRule="auto"/>
      </w:pPr>
      <w:r>
        <w:separator/>
      </w:r>
    </w:p>
  </w:footnote>
  <w:footnote w:type="continuationSeparator" w:id="0">
    <w:p w14:paraId="5879BCF0" w14:textId="77777777" w:rsidR="000D41B9" w:rsidRDefault="000D4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>
    <w:nsid w:val="037540B7"/>
    <w:multiLevelType w:val="hybridMultilevel"/>
    <w:tmpl w:val="02385E3E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866E3"/>
    <w:multiLevelType w:val="hybridMultilevel"/>
    <w:tmpl w:val="C976307E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F2983"/>
    <w:multiLevelType w:val="hybridMultilevel"/>
    <w:tmpl w:val="90D0E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0D11CA"/>
    <w:multiLevelType w:val="hybridMultilevel"/>
    <w:tmpl w:val="5C70B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7501FC"/>
    <w:multiLevelType w:val="hybridMultilevel"/>
    <w:tmpl w:val="A7E6A9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14"/>
  </w:num>
  <w:num w:numId="10">
    <w:abstractNumId w:val="12"/>
  </w:num>
  <w:num w:numId="11">
    <w:abstractNumId w:val="15"/>
  </w:num>
  <w:num w:numId="12">
    <w:abstractNumId w:val="4"/>
  </w:num>
  <w:num w:numId="13">
    <w:abstractNumId w:val="17"/>
  </w:num>
  <w:num w:numId="14">
    <w:abstractNumId w:val="16"/>
  </w:num>
  <w:num w:numId="15">
    <w:abstractNumId w:val="9"/>
  </w:num>
  <w:num w:numId="16">
    <w:abstractNumId w:val="8"/>
  </w:num>
  <w:num w:numId="17">
    <w:abstractNumId w:val="10"/>
  </w:num>
  <w:num w:numId="18">
    <w:abstractNumId w:val="11"/>
  </w:num>
  <w:num w:numId="19">
    <w:abstractNumId w:val="5"/>
  </w:num>
  <w:num w:numId="20">
    <w:abstractNumId w:val="13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54"/>
    <w:rsid w:val="00005ABD"/>
    <w:rsid w:val="00056BDA"/>
    <w:rsid w:val="00062EFE"/>
    <w:rsid w:val="00090017"/>
    <w:rsid w:val="000D41B9"/>
    <w:rsid w:val="000F0D33"/>
    <w:rsid w:val="00165340"/>
    <w:rsid w:val="001845BE"/>
    <w:rsid w:val="001D3F69"/>
    <w:rsid w:val="001F4E23"/>
    <w:rsid w:val="00250CC3"/>
    <w:rsid w:val="0026113B"/>
    <w:rsid w:val="002F1886"/>
    <w:rsid w:val="002F444C"/>
    <w:rsid w:val="00326BD3"/>
    <w:rsid w:val="003606E0"/>
    <w:rsid w:val="00384A08"/>
    <w:rsid w:val="0041266B"/>
    <w:rsid w:val="0044266D"/>
    <w:rsid w:val="004A5130"/>
    <w:rsid w:val="004D7BD4"/>
    <w:rsid w:val="004F0094"/>
    <w:rsid w:val="0067573E"/>
    <w:rsid w:val="006D3825"/>
    <w:rsid w:val="00782074"/>
    <w:rsid w:val="00792D99"/>
    <w:rsid w:val="008B714F"/>
    <w:rsid w:val="008C2A28"/>
    <w:rsid w:val="008D585B"/>
    <w:rsid w:val="009008A6"/>
    <w:rsid w:val="009042A3"/>
    <w:rsid w:val="009D619F"/>
    <w:rsid w:val="009F709B"/>
    <w:rsid w:val="00A03075"/>
    <w:rsid w:val="00A52A7F"/>
    <w:rsid w:val="00AF28CB"/>
    <w:rsid w:val="00B10D75"/>
    <w:rsid w:val="00B64F98"/>
    <w:rsid w:val="00C64A94"/>
    <w:rsid w:val="00C660B1"/>
    <w:rsid w:val="00C83B2F"/>
    <w:rsid w:val="00D07354"/>
    <w:rsid w:val="00D350A4"/>
    <w:rsid w:val="00D52277"/>
    <w:rsid w:val="00DB0013"/>
    <w:rsid w:val="00DF1A23"/>
    <w:rsid w:val="00E20E90"/>
    <w:rsid w:val="00F011A1"/>
    <w:rsid w:val="00F26555"/>
    <w:rsid w:val="00F277E6"/>
    <w:rsid w:val="00F445ED"/>
    <w:rsid w:val="00F56FB8"/>
    <w:rsid w:val="00F73F39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207DB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Relationship Id="rId2" Type="http://schemas.openxmlformats.org/officeDocument/2006/relationships/image" Target="../media/image2.jpeg"/><Relationship Id="rId3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Plan.dotx</Template>
  <TotalTime>33</TotalTime>
  <Pages>2</Pages>
  <Words>446</Words>
  <Characters>2544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2985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5</cp:revision>
  <dcterms:created xsi:type="dcterms:W3CDTF">2014-06-30T02:38:00Z</dcterms:created>
  <dcterms:modified xsi:type="dcterms:W3CDTF">2014-07-09T04:28:00Z</dcterms:modified>
  <cp:category/>
</cp:coreProperties>
</file>